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59F6A8" w14:textId="77777777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595857FB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D3426EE" w14:textId="5ED78054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6A1357">
        <w:rPr>
          <w:rFonts w:ascii="Corbel" w:hAnsi="Corbel"/>
          <w:i/>
          <w:smallCaps/>
          <w:sz w:val="24"/>
          <w:szCs w:val="24"/>
        </w:rPr>
        <w:t xml:space="preserve"> </w:t>
      </w:r>
      <w:r w:rsidR="00327BA4">
        <w:rPr>
          <w:rFonts w:ascii="Corbel" w:hAnsi="Corbel"/>
          <w:i/>
          <w:smallCaps/>
          <w:sz w:val="24"/>
          <w:szCs w:val="24"/>
        </w:rPr>
        <w:t>2021-2024</w:t>
      </w:r>
    </w:p>
    <w:p w14:paraId="44C63DC5" w14:textId="77777777" w:rsidR="0085747A" w:rsidRDefault="0085747A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043C8915" w14:textId="73ED9564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6A1357">
        <w:rPr>
          <w:rFonts w:ascii="Corbel" w:hAnsi="Corbel"/>
          <w:sz w:val="20"/>
          <w:szCs w:val="20"/>
        </w:rPr>
        <w:t>2</w:t>
      </w:r>
      <w:r w:rsidR="006D7689">
        <w:rPr>
          <w:rFonts w:ascii="Corbel" w:hAnsi="Corbel"/>
          <w:sz w:val="20"/>
          <w:szCs w:val="20"/>
        </w:rPr>
        <w:t>023-2024</w:t>
      </w:r>
    </w:p>
    <w:p w14:paraId="2163AE4B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822278D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67DAF771" w14:textId="77777777" w:rsidTr="00197400">
        <w:tc>
          <w:tcPr>
            <w:tcW w:w="2694" w:type="dxa"/>
            <w:vAlign w:val="center"/>
          </w:tcPr>
          <w:p w14:paraId="2153F775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D4915ED" w14:textId="4212215F" w:rsidR="0085747A" w:rsidRPr="009C54AE" w:rsidRDefault="001974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Systemy polityczne</w:t>
            </w:r>
          </w:p>
        </w:tc>
      </w:tr>
      <w:tr w:rsidR="0085747A" w:rsidRPr="009C54AE" w14:paraId="0AA06204" w14:textId="77777777" w:rsidTr="00197400">
        <w:tc>
          <w:tcPr>
            <w:tcW w:w="2694" w:type="dxa"/>
            <w:vAlign w:val="center"/>
          </w:tcPr>
          <w:p w14:paraId="56539BCA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08C8A3E" w14:textId="40AA6367" w:rsidR="0085747A" w:rsidRPr="009C54AE" w:rsidRDefault="001974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KM42</w:t>
            </w:r>
          </w:p>
        </w:tc>
      </w:tr>
      <w:tr w:rsidR="0085747A" w:rsidRPr="009C54AE" w14:paraId="5DEDDE3C" w14:textId="77777777" w:rsidTr="00197400">
        <w:tc>
          <w:tcPr>
            <w:tcW w:w="2694" w:type="dxa"/>
            <w:vAlign w:val="center"/>
          </w:tcPr>
          <w:p w14:paraId="45DCDFBC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580168C" w14:textId="7C88CCEA" w:rsidR="0085747A" w:rsidRPr="009C54AE" w:rsidRDefault="001974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Instytut Filozofii </w:t>
            </w:r>
          </w:p>
        </w:tc>
      </w:tr>
      <w:tr w:rsidR="0085747A" w:rsidRPr="009C54AE" w14:paraId="01DF7054" w14:textId="77777777" w:rsidTr="00197400">
        <w:tc>
          <w:tcPr>
            <w:tcW w:w="2694" w:type="dxa"/>
            <w:vAlign w:val="center"/>
          </w:tcPr>
          <w:p w14:paraId="09739AC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305D594" w14:textId="272A2C50" w:rsidR="0085747A" w:rsidRPr="009C54AE" w:rsidRDefault="001974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14:paraId="38B8BA97" w14:textId="77777777" w:rsidTr="00197400">
        <w:tc>
          <w:tcPr>
            <w:tcW w:w="2694" w:type="dxa"/>
            <w:vAlign w:val="center"/>
          </w:tcPr>
          <w:p w14:paraId="73E4E6A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F71B851" w14:textId="1A357EDB" w:rsidR="0085747A" w:rsidRPr="009C54AE" w:rsidRDefault="001974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9C54AE" w14:paraId="3952FDBF" w14:textId="77777777" w:rsidTr="00197400">
        <w:tc>
          <w:tcPr>
            <w:tcW w:w="2694" w:type="dxa"/>
            <w:vAlign w:val="center"/>
          </w:tcPr>
          <w:p w14:paraId="21DB116B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C37F230" w14:textId="75A37111" w:rsidR="0085747A" w:rsidRPr="009C54AE" w:rsidRDefault="001974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</w:t>
            </w:r>
          </w:p>
        </w:tc>
      </w:tr>
      <w:tr w:rsidR="00197400" w:rsidRPr="009C54AE" w14:paraId="369FE4E6" w14:textId="77777777" w:rsidTr="00197400">
        <w:tc>
          <w:tcPr>
            <w:tcW w:w="2694" w:type="dxa"/>
            <w:vAlign w:val="center"/>
          </w:tcPr>
          <w:p w14:paraId="3FDD47DA" w14:textId="77777777" w:rsidR="00197400" w:rsidRPr="009C54AE" w:rsidRDefault="00197400" w:rsidP="0019740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71A4A44" w14:textId="46777A03" w:rsidR="00197400" w:rsidRPr="009C54AE" w:rsidRDefault="00197400" w:rsidP="0019740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0B389D">
              <w:rPr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197400" w:rsidRPr="009C54AE" w14:paraId="02427DA3" w14:textId="77777777" w:rsidTr="00197400">
        <w:tc>
          <w:tcPr>
            <w:tcW w:w="2694" w:type="dxa"/>
            <w:vAlign w:val="center"/>
          </w:tcPr>
          <w:p w14:paraId="2F1D2F5C" w14:textId="77777777" w:rsidR="00197400" w:rsidRPr="009C54AE" w:rsidRDefault="00197400" w:rsidP="0019740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DAEB42B" w14:textId="7090A3DF" w:rsidR="00197400" w:rsidRPr="009C54AE" w:rsidRDefault="00197400" w:rsidP="0019740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B389D">
              <w:rPr>
                <w:b w:val="0"/>
                <w:sz w:val="24"/>
                <w:szCs w:val="24"/>
              </w:rPr>
              <w:t>stacjonarne</w:t>
            </w:r>
          </w:p>
        </w:tc>
      </w:tr>
      <w:tr w:rsidR="00197400" w:rsidRPr="009C54AE" w14:paraId="0F949912" w14:textId="77777777" w:rsidTr="00197400">
        <w:tc>
          <w:tcPr>
            <w:tcW w:w="2694" w:type="dxa"/>
            <w:vAlign w:val="center"/>
          </w:tcPr>
          <w:p w14:paraId="4BDA898A" w14:textId="77777777" w:rsidR="00197400" w:rsidRPr="009C54AE" w:rsidRDefault="00197400" w:rsidP="0019740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9DB5D3C" w14:textId="77EB9998" w:rsidR="00197400" w:rsidRPr="009C54AE" w:rsidRDefault="00197400" w:rsidP="0019740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B389D">
              <w:rPr>
                <w:b w:val="0"/>
                <w:sz w:val="24"/>
                <w:szCs w:val="24"/>
              </w:rPr>
              <w:t xml:space="preserve">III rok, </w:t>
            </w:r>
            <w:proofErr w:type="spellStart"/>
            <w:r w:rsidRPr="000B389D">
              <w:rPr>
                <w:b w:val="0"/>
                <w:sz w:val="24"/>
                <w:szCs w:val="24"/>
              </w:rPr>
              <w:t>sem</w:t>
            </w:r>
            <w:proofErr w:type="spellEnd"/>
            <w:r w:rsidRPr="000B389D">
              <w:rPr>
                <w:b w:val="0"/>
                <w:sz w:val="24"/>
                <w:szCs w:val="24"/>
              </w:rPr>
              <w:t>. 6</w:t>
            </w:r>
          </w:p>
        </w:tc>
      </w:tr>
      <w:tr w:rsidR="00197400" w:rsidRPr="009C54AE" w14:paraId="7ED1124D" w14:textId="77777777" w:rsidTr="00197400">
        <w:tc>
          <w:tcPr>
            <w:tcW w:w="2694" w:type="dxa"/>
            <w:vAlign w:val="center"/>
          </w:tcPr>
          <w:p w14:paraId="52C10BF3" w14:textId="77777777" w:rsidR="00197400" w:rsidRPr="009C54AE" w:rsidRDefault="00197400" w:rsidP="0019740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2F43CE6" w14:textId="24705887" w:rsidR="00197400" w:rsidRPr="009C54AE" w:rsidRDefault="00197400" w:rsidP="0019740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kierunkowy</w:t>
            </w:r>
          </w:p>
        </w:tc>
      </w:tr>
      <w:tr w:rsidR="00197400" w:rsidRPr="009C54AE" w14:paraId="3D60184E" w14:textId="77777777" w:rsidTr="00197400">
        <w:tc>
          <w:tcPr>
            <w:tcW w:w="2694" w:type="dxa"/>
            <w:vAlign w:val="center"/>
          </w:tcPr>
          <w:p w14:paraId="35B81081" w14:textId="77777777" w:rsidR="00197400" w:rsidRPr="009C54AE" w:rsidRDefault="00197400" w:rsidP="0019740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15DFA81" w14:textId="0500F3B6" w:rsidR="00197400" w:rsidRPr="009C54AE" w:rsidRDefault="00197400" w:rsidP="0019740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j. </w:t>
            </w:r>
            <w:r w:rsidRPr="000B389D">
              <w:rPr>
                <w:b w:val="0"/>
                <w:sz w:val="24"/>
                <w:szCs w:val="24"/>
              </w:rPr>
              <w:t>polski</w:t>
            </w:r>
          </w:p>
        </w:tc>
      </w:tr>
      <w:tr w:rsidR="00197400" w:rsidRPr="009C54AE" w14:paraId="796962C4" w14:textId="77777777" w:rsidTr="00197400">
        <w:tc>
          <w:tcPr>
            <w:tcW w:w="2694" w:type="dxa"/>
            <w:vAlign w:val="center"/>
          </w:tcPr>
          <w:p w14:paraId="2A91427A" w14:textId="77777777" w:rsidR="00197400" w:rsidRPr="009C54AE" w:rsidRDefault="00197400" w:rsidP="0019740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1B00981" w14:textId="1861E80F" w:rsidR="00197400" w:rsidRPr="009C54AE" w:rsidRDefault="006D7689" w:rsidP="0019740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Prof.dr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 hab. A. Bobko</w:t>
            </w:r>
          </w:p>
        </w:tc>
      </w:tr>
      <w:tr w:rsidR="00197400" w:rsidRPr="009C54AE" w14:paraId="7B9E504A" w14:textId="77777777" w:rsidTr="00197400">
        <w:tc>
          <w:tcPr>
            <w:tcW w:w="2694" w:type="dxa"/>
            <w:vAlign w:val="center"/>
          </w:tcPr>
          <w:p w14:paraId="5AFEEF4A" w14:textId="77777777" w:rsidR="00197400" w:rsidRPr="009C54AE" w:rsidRDefault="00197400" w:rsidP="0019740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12ECDEB" w14:textId="48066C55" w:rsidR="00197400" w:rsidRPr="009C54AE" w:rsidRDefault="006D7689" w:rsidP="006D768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Prof.dr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 hab. A. Bobko</w:t>
            </w:r>
            <w:bookmarkStart w:id="0" w:name="_GoBack"/>
            <w:bookmarkEnd w:id="0"/>
          </w:p>
        </w:tc>
      </w:tr>
    </w:tbl>
    <w:p w14:paraId="037B0F43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proofErr w:type="spellStart"/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r w:rsidRPr="009C54AE">
        <w:rPr>
          <w:rFonts w:ascii="Corbel" w:hAnsi="Corbel"/>
          <w:b w:val="0"/>
          <w:i/>
          <w:sz w:val="24"/>
          <w:szCs w:val="24"/>
        </w:rPr>
        <w:t xml:space="preserve">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23053D68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B117DE0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916AB9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5E907E32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219BF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2629651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D8AC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1B69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728A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E9DE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C72A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7FC7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D1BC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E694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951B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234D0A8C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1E4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55D8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1803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0DA6D" w14:textId="21B69C04" w:rsidR="00015B8F" w:rsidRPr="009C54AE" w:rsidRDefault="0019740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891F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583A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7A6E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AEFF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3CC5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2ECA3" w14:textId="758C19D2" w:rsidR="00015B8F" w:rsidRPr="009C54AE" w:rsidRDefault="0019740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0395F" w:rsidRPr="009C54AE" w14:paraId="395F2E89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A74D3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0A5F0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A8F27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29007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C339D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4C410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24BDE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54403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F190F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1127E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1389118B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C72B7D3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802C137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45C342C" w14:textId="6E82B71C" w:rsidR="0085747A" w:rsidRPr="009C54AE" w:rsidRDefault="00197400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</w:t>
      </w:r>
      <w:r>
        <w:rPr>
          <w:rFonts w:ascii="Corbel" w:hAnsi="Corbel"/>
          <w:b w:val="0"/>
          <w:smallCaps w:val="0"/>
          <w:szCs w:val="24"/>
        </w:rPr>
        <w:t>,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</w:t>
      </w:r>
      <w:r>
        <w:rPr>
          <w:rFonts w:ascii="Corbel" w:hAnsi="Corbel"/>
          <w:b w:val="0"/>
          <w:smallCaps w:val="0"/>
          <w:szCs w:val="24"/>
        </w:rPr>
        <w:t>z możliwością r</w:t>
      </w:r>
      <w:r w:rsidR="0085747A" w:rsidRPr="009C54AE">
        <w:rPr>
          <w:rFonts w:ascii="Corbel" w:hAnsi="Corbel"/>
          <w:b w:val="0"/>
          <w:smallCaps w:val="0"/>
          <w:szCs w:val="24"/>
        </w:rPr>
        <w:t>ealizowan</w:t>
      </w:r>
      <w:r>
        <w:rPr>
          <w:rFonts w:ascii="Corbel" w:hAnsi="Corbel"/>
          <w:b w:val="0"/>
          <w:smallCaps w:val="0"/>
          <w:szCs w:val="24"/>
        </w:rPr>
        <w:t>ia także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 wykorzystaniem metod i technik kształcenia na odległość</w:t>
      </w:r>
    </w:p>
    <w:p w14:paraId="604A350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9E049F9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</w:t>
      </w:r>
      <w:r w:rsidRPr="00197400">
        <w:rPr>
          <w:rFonts w:ascii="Corbel" w:hAnsi="Corbel"/>
          <w:bCs/>
          <w:smallCaps w:val="0"/>
          <w:szCs w:val="24"/>
          <w:u w:val="single"/>
        </w:rPr>
        <w:t>, zaliczenie z oceną</w:t>
      </w:r>
      <w:r w:rsidRPr="009C54AE">
        <w:rPr>
          <w:rFonts w:ascii="Corbel" w:hAnsi="Corbel"/>
          <w:b w:val="0"/>
          <w:smallCaps w:val="0"/>
          <w:szCs w:val="24"/>
        </w:rPr>
        <w:t>, zaliczenie bez oceny)</w:t>
      </w:r>
    </w:p>
    <w:p w14:paraId="4C828A6E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70587E9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A3BC957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8337864" w14:textId="77777777" w:rsidTr="00745302">
        <w:tc>
          <w:tcPr>
            <w:tcW w:w="9670" w:type="dxa"/>
          </w:tcPr>
          <w:p w14:paraId="22A7E453" w14:textId="77777777"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1DEF1634" w14:textId="74F082F4" w:rsidR="0085747A" w:rsidRPr="009C54AE" w:rsidRDefault="00163686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o państwie, prawie i społeczeństwie</w:t>
            </w:r>
          </w:p>
        </w:tc>
      </w:tr>
    </w:tbl>
    <w:p w14:paraId="699E9AAC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A0AC8D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23085E90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3207CC7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05F9630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9C54AE" w14:paraId="05E2786A" w14:textId="77777777" w:rsidTr="00923D7D">
        <w:tc>
          <w:tcPr>
            <w:tcW w:w="851" w:type="dxa"/>
            <w:vAlign w:val="center"/>
          </w:tcPr>
          <w:p w14:paraId="4E119C9C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14B1D91A" w14:textId="1132D3FF" w:rsidR="0085747A" w:rsidRPr="009C54AE" w:rsidRDefault="0016368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B389D">
              <w:rPr>
                <w:b w:val="0"/>
                <w:sz w:val="24"/>
                <w:szCs w:val="24"/>
              </w:rPr>
              <w:t>Zapoznanie studentów z</w:t>
            </w:r>
            <w:r>
              <w:rPr>
                <w:b w:val="0"/>
                <w:sz w:val="24"/>
                <w:szCs w:val="24"/>
              </w:rPr>
              <w:t>e współczesnymi</w:t>
            </w:r>
            <w:r w:rsidRPr="000B389D">
              <w:rPr>
                <w:b w:val="0"/>
                <w:sz w:val="24"/>
                <w:szCs w:val="24"/>
              </w:rPr>
              <w:t xml:space="preserve"> systemami politycznymi </w:t>
            </w:r>
            <w:r>
              <w:rPr>
                <w:b w:val="0"/>
                <w:sz w:val="24"/>
                <w:szCs w:val="24"/>
              </w:rPr>
              <w:t>Europy i świata</w:t>
            </w:r>
            <w:r w:rsidRPr="000B389D">
              <w:rPr>
                <w:b w:val="0"/>
                <w:sz w:val="24"/>
                <w:szCs w:val="24"/>
              </w:rPr>
              <w:t>.</w:t>
            </w:r>
          </w:p>
        </w:tc>
      </w:tr>
      <w:tr w:rsidR="0085747A" w:rsidRPr="009C54AE" w14:paraId="50B99D99" w14:textId="77777777" w:rsidTr="00923D7D">
        <w:tc>
          <w:tcPr>
            <w:tcW w:w="851" w:type="dxa"/>
            <w:vAlign w:val="center"/>
          </w:tcPr>
          <w:p w14:paraId="5C32364D" w14:textId="77777777" w:rsidR="0085747A" w:rsidRPr="009C54AE" w:rsidRDefault="0085747A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…</w:t>
            </w:r>
          </w:p>
        </w:tc>
        <w:tc>
          <w:tcPr>
            <w:tcW w:w="8819" w:type="dxa"/>
            <w:vAlign w:val="center"/>
          </w:tcPr>
          <w:p w14:paraId="0D59FFDE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33349A11" w14:textId="77777777" w:rsidTr="00923D7D">
        <w:tc>
          <w:tcPr>
            <w:tcW w:w="851" w:type="dxa"/>
            <w:vAlign w:val="center"/>
          </w:tcPr>
          <w:p w14:paraId="7BDFC807" w14:textId="2D54AE24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163686"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  <w:tc>
          <w:tcPr>
            <w:tcW w:w="8819" w:type="dxa"/>
            <w:vAlign w:val="center"/>
          </w:tcPr>
          <w:p w14:paraId="53099F64" w14:textId="50401E9A" w:rsidR="0085747A" w:rsidRPr="009C54AE" w:rsidRDefault="0016368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B389D">
              <w:rPr>
                <w:b w:val="0"/>
                <w:sz w:val="24"/>
                <w:szCs w:val="24"/>
              </w:rPr>
              <w:t>Kształtowanie uczestniczącej postawy obywatelskiej, ukierunkowanej na wartości demokratyczne.</w:t>
            </w:r>
          </w:p>
        </w:tc>
      </w:tr>
    </w:tbl>
    <w:p w14:paraId="040756B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8978553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57E293DF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45C11E03" w14:textId="77777777" w:rsidTr="00163686">
        <w:tc>
          <w:tcPr>
            <w:tcW w:w="1681" w:type="dxa"/>
            <w:vAlign w:val="center"/>
          </w:tcPr>
          <w:p w14:paraId="2A4FC03C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508E78B1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04B8EF4D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AE14FC" w:rsidRPr="009C54AE" w14:paraId="00294761" w14:textId="77777777" w:rsidTr="00163686">
        <w:tc>
          <w:tcPr>
            <w:tcW w:w="1681" w:type="dxa"/>
          </w:tcPr>
          <w:p w14:paraId="1CA9260B" w14:textId="0E326D0C" w:rsidR="00AE14FC" w:rsidRPr="009C54AE" w:rsidRDefault="00AE14FC" w:rsidP="00AE14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0261">
              <w:rPr>
                <w:bCs/>
                <w:szCs w:val="24"/>
              </w:rPr>
              <w:t>EK_01</w:t>
            </w:r>
          </w:p>
        </w:tc>
        <w:tc>
          <w:tcPr>
            <w:tcW w:w="5974" w:type="dxa"/>
          </w:tcPr>
          <w:p w14:paraId="20253C61" w14:textId="0B0BFEAF" w:rsidR="00AE14FC" w:rsidRPr="00AE14FC" w:rsidRDefault="00AE14FC" w:rsidP="00AE14FC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b w:val="0"/>
                <w:bCs/>
                <w:smallCaps w:val="0"/>
                <w:szCs w:val="24"/>
              </w:rPr>
              <w:t>dysponuje</w:t>
            </w:r>
            <w:r w:rsidRPr="00AE14FC">
              <w:rPr>
                <w:b w:val="0"/>
                <w:bCs/>
                <w:smallCaps w:val="0"/>
                <w:szCs w:val="24"/>
              </w:rPr>
              <w:t xml:space="preserve"> podstawową wiedzę </w:t>
            </w:r>
            <w:r>
              <w:rPr>
                <w:b w:val="0"/>
                <w:bCs/>
                <w:smallCaps w:val="0"/>
                <w:szCs w:val="24"/>
              </w:rPr>
              <w:t>na temat  relacji po</w:t>
            </w:r>
            <w:r w:rsidRPr="00AE14FC">
              <w:rPr>
                <w:b w:val="0"/>
                <w:bCs/>
                <w:smallCaps w:val="0"/>
                <w:szCs w:val="24"/>
              </w:rPr>
              <w:t xml:space="preserve">między strukturami i instytucjami </w:t>
            </w:r>
            <w:proofErr w:type="spellStart"/>
            <w:r w:rsidRPr="00AE14FC">
              <w:rPr>
                <w:b w:val="0"/>
                <w:bCs/>
                <w:smallCaps w:val="0"/>
                <w:szCs w:val="24"/>
              </w:rPr>
              <w:t>społeczno</w:t>
            </w:r>
            <w:proofErr w:type="spellEnd"/>
            <w:r w:rsidRPr="00AE14FC">
              <w:rPr>
                <w:b w:val="0"/>
                <w:bCs/>
                <w:smallCaps w:val="0"/>
                <w:szCs w:val="24"/>
              </w:rPr>
              <w:t xml:space="preserve"> - kulturalnymi w skali międzynarodowej i międzykulturowej</w:t>
            </w:r>
          </w:p>
        </w:tc>
        <w:tc>
          <w:tcPr>
            <w:tcW w:w="1865" w:type="dxa"/>
          </w:tcPr>
          <w:p w14:paraId="4F8A1A8C" w14:textId="3EF23A90" w:rsidR="00AE14FC" w:rsidRPr="009C54AE" w:rsidRDefault="00AE14FC" w:rsidP="00AE14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0261">
              <w:rPr>
                <w:bCs/>
                <w:szCs w:val="24"/>
              </w:rPr>
              <w:t>K_W10</w:t>
            </w:r>
          </w:p>
        </w:tc>
      </w:tr>
      <w:tr w:rsidR="00AE14FC" w:rsidRPr="009C54AE" w14:paraId="13288554" w14:textId="77777777" w:rsidTr="00163686">
        <w:tc>
          <w:tcPr>
            <w:tcW w:w="1681" w:type="dxa"/>
          </w:tcPr>
          <w:p w14:paraId="4AA3F189" w14:textId="3F8E1A8F" w:rsidR="00AE14FC" w:rsidRPr="009C54AE" w:rsidRDefault="00AE14FC" w:rsidP="00AE14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0261">
              <w:rPr>
                <w:bCs/>
                <w:szCs w:val="24"/>
              </w:rPr>
              <w:t>EK_02</w:t>
            </w:r>
          </w:p>
        </w:tc>
        <w:tc>
          <w:tcPr>
            <w:tcW w:w="5974" w:type="dxa"/>
          </w:tcPr>
          <w:p w14:paraId="0E75EF70" w14:textId="0185627E" w:rsidR="00AE14FC" w:rsidRPr="00AE14FC" w:rsidRDefault="00AE14FC" w:rsidP="00AE14FC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AE14FC">
              <w:rPr>
                <w:b w:val="0"/>
                <w:bCs/>
                <w:smallCaps w:val="0"/>
                <w:szCs w:val="24"/>
              </w:rPr>
              <w:t xml:space="preserve">ma wiedzę o historycznych zmianach instytucji </w:t>
            </w:r>
            <w:proofErr w:type="spellStart"/>
            <w:r w:rsidRPr="00AE14FC">
              <w:rPr>
                <w:b w:val="0"/>
                <w:bCs/>
                <w:smallCaps w:val="0"/>
                <w:szCs w:val="24"/>
              </w:rPr>
              <w:t>społeczno</w:t>
            </w:r>
            <w:proofErr w:type="spellEnd"/>
            <w:r w:rsidRPr="00AE14FC">
              <w:rPr>
                <w:b w:val="0"/>
                <w:bCs/>
                <w:smallCaps w:val="0"/>
                <w:szCs w:val="24"/>
              </w:rPr>
              <w:t xml:space="preserve"> – kulturowych</w:t>
            </w:r>
          </w:p>
        </w:tc>
        <w:tc>
          <w:tcPr>
            <w:tcW w:w="1865" w:type="dxa"/>
          </w:tcPr>
          <w:p w14:paraId="5D6F554E" w14:textId="6DBD77FB" w:rsidR="00AE14FC" w:rsidRPr="009C54AE" w:rsidRDefault="00AE14FC" w:rsidP="00AE14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0261">
              <w:rPr>
                <w:bCs/>
                <w:szCs w:val="24"/>
              </w:rPr>
              <w:t>K_W11</w:t>
            </w:r>
          </w:p>
        </w:tc>
      </w:tr>
      <w:tr w:rsidR="00AE14FC" w:rsidRPr="009C54AE" w14:paraId="44D88537" w14:textId="77777777" w:rsidTr="00163686">
        <w:tc>
          <w:tcPr>
            <w:tcW w:w="1681" w:type="dxa"/>
          </w:tcPr>
          <w:p w14:paraId="148FA1E3" w14:textId="499DC3F1" w:rsidR="00AE14FC" w:rsidRPr="009C54AE" w:rsidRDefault="00AE14FC" w:rsidP="00AE14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0261">
              <w:rPr>
                <w:bCs/>
                <w:szCs w:val="24"/>
              </w:rPr>
              <w:t>EK_03</w:t>
            </w:r>
          </w:p>
        </w:tc>
        <w:tc>
          <w:tcPr>
            <w:tcW w:w="5974" w:type="dxa"/>
          </w:tcPr>
          <w:p w14:paraId="6542480C" w14:textId="75201F70" w:rsidR="00AE14FC" w:rsidRPr="00AE14FC" w:rsidRDefault="00AE14FC" w:rsidP="00AE14FC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AE14FC">
              <w:rPr>
                <w:b w:val="0"/>
                <w:bCs/>
                <w:smallCaps w:val="0"/>
                <w:szCs w:val="24"/>
              </w:rPr>
              <w:t>potrafi posługiwać się podstawowymi ujęciami teoretycznymi i pojęciami właściwymi dla dziedzin związanych z komunikacja międzykulturową</w:t>
            </w:r>
          </w:p>
        </w:tc>
        <w:tc>
          <w:tcPr>
            <w:tcW w:w="1865" w:type="dxa"/>
          </w:tcPr>
          <w:p w14:paraId="3AD2D23F" w14:textId="18B0D7F0" w:rsidR="00AE14FC" w:rsidRPr="009C54AE" w:rsidRDefault="00AE14FC" w:rsidP="00AE14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0261">
              <w:rPr>
                <w:bCs/>
                <w:szCs w:val="24"/>
              </w:rPr>
              <w:t>K_U04</w:t>
            </w:r>
          </w:p>
        </w:tc>
      </w:tr>
      <w:tr w:rsidR="00AE14FC" w:rsidRPr="009C54AE" w14:paraId="4C5AEA8C" w14:textId="77777777" w:rsidTr="00163686">
        <w:tc>
          <w:tcPr>
            <w:tcW w:w="1681" w:type="dxa"/>
          </w:tcPr>
          <w:p w14:paraId="37F49004" w14:textId="4472CA92" w:rsidR="00AE14FC" w:rsidRPr="009C54AE" w:rsidRDefault="00AE14FC" w:rsidP="00AE14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0261">
              <w:rPr>
                <w:bCs/>
                <w:szCs w:val="24"/>
              </w:rPr>
              <w:t>EK_04</w:t>
            </w:r>
          </w:p>
        </w:tc>
        <w:tc>
          <w:tcPr>
            <w:tcW w:w="5974" w:type="dxa"/>
          </w:tcPr>
          <w:p w14:paraId="3C45B0EF" w14:textId="6C62F735" w:rsidR="00AE14FC" w:rsidRPr="00AE14FC" w:rsidRDefault="00AE14FC" w:rsidP="00AE14FC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AE14FC">
              <w:rPr>
                <w:b w:val="0"/>
                <w:bCs/>
                <w:smallCaps w:val="0"/>
                <w:szCs w:val="24"/>
              </w:rPr>
              <w:t xml:space="preserve">potrafi właściwie analizować przyczyny i przebieg wybranych procesów i zjawisk </w:t>
            </w:r>
            <w:proofErr w:type="spellStart"/>
            <w:r w:rsidRPr="00AE14FC">
              <w:rPr>
                <w:b w:val="0"/>
                <w:bCs/>
                <w:smallCaps w:val="0"/>
                <w:szCs w:val="24"/>
              </w:rPr>
              <w:t>społeczno</w:t>
            </w:r>
            <w:proofErr w:type="spellEnd"/>
            <w:r w:rsidRPr="00AE14FC">
              <w:rPr>
                <w:b w:val="0"/>
                <w:bCs/>
                <w:smallCaps w:val="0"/>
                <w:szCs w:val="24"/>
              </w:rPr>
              <w:t xml:space="preserve"> - kulturowych (politycznych, prawnych, gospodarczych) w zakresie komunikacji międzykulturowej</w:t>
            </w:r>
          </w:p>
        </w:tc>
        <w:tc>
          <w:tcPr>
            <w:tcW w:w="1865" w:type="dxa"/>
          </w:tcPr>
          <w:p w14:paraId="58A1A59A" w14:textId="5358E07D" w:rsidR="00AE14FC" w:rsidRPr="009C54AE" w:rsidRDefault="00AE14FC" w:rsidP="00AE14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0261">
              <w:rPr>
                <w:bCs/>
                <w:szCs w:val="24"/>
              </w:rPr>
              <w:t>K_U12</w:t>
            </w:r>
          </w:p>
        </w:tc>
      </w:tr>
      <w:tr w:rsidR="00AE14FC" w:rsidRPr="009C54AE" w14:paraId="2C6B24BB" w14:textId="77777777" w:rsidTr="00163686">
        <w:tc>
          <w:tcPr>
            <w:tcW w:w="1681" w:type="dxa"/>
          </w:tcPr>
          <w:p w14:paraId="56E4E263" w14:textId="02D20A9A" w:rsidR="00AE14FC" w:rsidRPr="009C54AE" w:rsidRDefault="00AE14FC" w:rsidP="00AE14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0261">
              <w:rPr>
                <w:bCs/>
                <w:szCs w:val="24"/>
              </w:rPr>
              <w:t>EK_05</w:t>
            </w:r>
          </w:p>
        </w:tc>
        <w:tc>
          <w:tcPr>
            <w:tcW w:w="5974" w:type="dxa"/>
          </w:tcPr>
          <w:p w14:paraId="25CDCE87" w14:textId="2BB2AACF" w:rsidR="00AE14FC" w:rsidRPr="00AE14FC" w:rsidRDefault="00AE14FC" w:rsidP="00AE14FC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AE14FC">
              <w:rPr>
                <w:b w:val="0"/>
                <w:bCs/>
                <w:smallCaps w:val="0"/>
                <w:szCs w:val="24"/>
              </w:rPr>
              <w:t>posiada umiejętność rozumienia i analizowania zjawisk społecznych</w:t>
            </w:r>
          </w:p>
        </w:tc>
        <w:tc>
          <w:tcPr>
            <w:tcW w:w="1865" w:type="dxa"/>
          </w:tcPr>
          <w:p w14:paraId="6378CD5C" w14:textId="13A8EE22" w:rsidR="00AE14FC" w:rsidRPr="009C54AE" w:rsidRDefault="00AE14FC" w:rsidP="00AE14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0261">
              <w:rPr>
                <w:bCs/>
                <w:szCs w:val="24"/>
              </w:rPr>
              <w:t>K_U13</w:t>
            </w:r>
          </w:p>
        </w:tc>
      </w:tr>
      <w:tr w:rsidR="00AE14FC" w:rsidRPr="009C54AE" w14:paraId="5B046718" w14:textId="77777777" w:rsidTr="00163686">
        <w:tc>
          <w:tcPr>
            <w:tcW w:w="1681" w:type="dxa"/>
          </w:tcPr>
          <w:p w14:paraId="256CD966" w14:textId="4EED54F7" w:rsidR="00AE14FC" w:rsidRPr="009C54AE" w:rsidRDefault="00AE14FC" w:rsidP="00AE14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0261">
              <w:rPr>
                <w:bCs/>
                <w:szCs w:val="24"/>
              </w:rPr>
              <w:t>EK_06</w:t>
            </w:r>
          </w:p>
        </w:tc>
        <w:tc>
          <w:tcPr>
            <w:tcW w:w="5974" w:type="dxa"/>
          </w:tcPr>
          <w:p w14:paraId="5BDCF21F" w14:textId="2ECBD1A0" w:rsidR="00AE14FC" w:rsidRPr="00AE14FC" w:rsidRDefault="00AE14FC" w:rsidP="00AE14FC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AE14FC">
              <w:rPr>
                <w:b w:val="0"/>
                <w:bCs/>
                <w:smallCaps w:val="0"/>
                <w:szCs w:val="24"/>
              </w:rPr>
              <w:t xml:space="preserve">potrafi </w:t>
            </w:r>
            <w:r>
              <w:rPr>
                <w:b w:val="0"/>
                <w:bCs/>
                <w:smallCaps w:val="0"/>
                <w:szCs w:val="24"/>
              </w:rPr>
              <w:t>współpracować z innymi</w:t>
            </w:r>
          </w:p>
        </w:tc>
        <w:tc>
          <w:tcPr>
            <w:tcW w:w="1865" w:type="dxa"/>
          </w:tcPr>
          <w:p w14:paraId="464187D2" w14:textId="52C45635" w:rsidR="00AE14FC" w:rsidRPr="009C54AE" w:rsidRDefault="00AE14FC" w:rsidP="00AE14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0261">
              <w:rPr>
                <w:bCs/>
                <w:szCs w:val="24"/>
              </w:rPr>
              <w:t xml:space="preserve">K_K02 </w:t>
            </w:r>
          </w:p>
        </w:tc>
      </w:tr>
    </w:tbl>
    <w:p w14:paraId="417B700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85058C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012E6B2C" w14:textId="1C8045C8" w:rsidR="00675843" w:rsidRPr="00270F33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270F33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4AB4E70" w14:textId="77777777" w:rsidTr="00923D7D">
        <w:tc>
          <w:tcPr>
            <w:tcW w:w="9639" w:type="dxa"/>
          </w:tcPr>
          <w:p w14:paraId="6CD22390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01041957" w14:textId="77777777" w:rsidTr="00923D7D">
        <w:tc>
          <w:tcPr>
            <w:tcW w:w="9639" w:type="dxa"/>
          </w:tcPr>
          <w:p w14:paraId="4AECFF1F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3C782015" w14:textId="77777777" w:rsidTr="00923D7D">
        <w:tc>
          <w:tcPr>
            <w:tcW w:w="9639" w:type="dxa"/>
          </w:tcPr>
          <w:p w14:paraId="154CC040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58E369F0" w14:textId="77777777" w:rsidTr="00923D7D">
        <w:tc>
          <w:tcPr>
            <w:tcW w:w="9639" w:type="dxa"/>
          </w:tcPr>
          <w:p w14:paraId="677399E2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2763F92D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15AF6C9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59BA42C7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  <w:gridCol w:w="6"/>
      </w:tblGrid>
      <w:tr w:rsidR="0085747A" w:rsidRPr="009C54AE" w14:paraId="03B050EA" w14:textId="77777777" w:rsidTr="00AE14FC">
        <w:trPr>
          <w:gridAfter w:val="1"/>
          <w:wAfter w:w="6" w:type="dxa"/>
        </w:trPr>
        <w:tc>
          <w:tcPr>
            <w:tcW w:w="9520" w:type="dxa"/>
          </w:tcPr>
          <w:p w14:paraId="59A0AA40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E14FC" w:rsidRPr="009C54AE" w14:paraId="5386456A" w14:textId="77777777" w:rsidTr="00AE14FC">
        <w:trPr>
          <w:gridAfter w:val="1"/>
          <w:wAfter w:w="6" w:type="dxa"/>
        </w:trPr>
        <w:tc>
          <w:tcPr>
            <w:tcW w:w="9520" w:type="dxa"/>
          </w:tcPr>
          <w:p w14:paraId="5D2866B0" w14:textId="68E985F5" w:rsidR="00AE14FC" w:rsidRDefault="00AE14FC" w:rsidP="00AE14FC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bookmarkStart w:id="1" w:name="_Hlk55214125"/>
            <w:r>
              <w:rPr>
                <w:rFonts w:ascii="Times New Roman" w:hAnsi="Times New Roman"/>
                <w:sz w:val="24"/>
                <w:szCs w:val="24"/>
              </w:rPr>
              <w:t xml:space="preserve">Zapoznanie z podstawowymi pojęciami z zakresu tematyki zajęć: </w:t>
            </w:r>
            <w:r w:rsidRPr="000B38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D348B">
              <w:rPr>
                <w:rFonts w:ascii="Times New Roman" w:hAnsi="Times New Roman"/>
                <w:sz w:val="24"/>
                <w:szCs w:val="24"/>
              </w:rPr>
              <w:t xml:space="preserve">polityka, </w:t>
            </w:r>
            <w:r w:rsidRPr="000B389D">
              <w:rPr>
                <w:rFonts w:ascii="Times New Roman" w:hAnsi="Times New Roman"/>
                <w:sz w:val="24"/>
                <w:szCs w:val="24"/>
              </w:rPr>
              <w:t>system polityczny</w:t>
            </w:r>
            <w:r>
              <w:rPr>
                <w:rFonts w:ascii="Times New Roman" w:hAnsi="Times New Roman"/>
                <w:sz w:val="24"/>
                <w:szCs w:val="24"/>
              </w:rPr>
              <w:t>, państwo, instytucja, władza, społeczeństwo.</w:t>
            </w:r>
          </w:p>
          <w:p w14:paraId="1E1CD78F" w14:textId="62076378" w:rsidR="00AE14FC" w:rsidRPr="009C54AE" w:rsidRDefault="001D348B" w:rsidP="001D348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Zwrócenie uwagi na pluralizm polityczny, wielość systemów i stanowisk.</w:t>
            </w:r>
          </w:p>
        </w:tc>
      </w:tr>
      <w:tr w:rsidR="00AE14FC" w:rsidRPr="009C54AE" w14:paraId="6C2B1A55" w14:textId="77777777" w:rsidTr="00771497">
        <w:trPr>
          <w:gridAfter w:val="1"/>
          <w:wAfter w:w="6" w:type="dxa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EFBF1" w14:textId="464E8844" w:rsidR="001D348B" w:rsidRDefault="00AE14FC" w:rsidP="001D348B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B389D">
              <w:rPr>
                <w:rFonts w:ascii="Times New Roman" w:hAnsi="Times New Roman"/>
                <w:sz w:val="24"/>
                <w:szCs w:val="24"/>
              </w:rPr>
              <w:t xml:space="preserve"> Demokracja </w:t>
            </w:r>
            <w:r w:rsidR="00270F33">
              <w:rPr>
                <w:rFonts w:ascii="Times New Roman" w:hAnsi="Times New Roman"/>
                <w:sz w:val="24"/>
                <w:szCs w:val="24"/>
              </w:rPr>
              <w:t xml:space="preserve">we </w:t>
            </w:r>
            <w:r w:rsidRPr="000B389D">
              <w:rPr>
                <w:rFonts w:ascii="Times New Roman" w:hAnsi="Times New Roman"/>
                <w:sz w:val="24"/>
                <w:szCs w:val="24"/>
              </w:rPr>
              <w:t>współczesnym świecie</w:t>
            </w:r>
            <w:r w:rsidR="001D348B">
              <w:rPr>
                <w:rFonts w:ascii="Times New Roman" w:hAnsi="Times New Roman"/>
                <w:sz w:val="24"/>
                <w:szCs w:val="24"/>
              </w:rPr>
              <w:t xml:space="preserve"> – od czasów najdawniejszych do dziś</w:t>
            </w:r>
            <w:r w:rsidRPr="000B389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121E3C0" w14:textId="4DCE747D" w:rsidR="00AE14FC" w:rsidRPr="009C54AE" w:rsidRDefault="001D348B" w:rsidP="001D348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Rodzaje demokracji, fale</w:t>
            </w:r>
            <w:r w:rsidR="00AE14FC" w:rsidRPr="000B389D">
              <w:rPr>
                <w:rFonts w:ascii="Times New Roman" w:hAnsi="Times New Roman"/>
                <w:sz w:val="24"/>
                <w:szCs w:val="24"/>
              </w:rPr>
              <w:t xml:space="preserve"> demokratyzacji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AE14FC" w:rsidRPr="009C54AE" w14:paraId="6AC072F7" w14:textId="77777777" w:rsidTr="00771497">
        <w:trPr>
          <w:gridAfter w:val="1"/>
          <w:wAfter w:w="6" w:type="dxa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E2A10" w14:textId="0A002E4B" w:rsidR="00AE14FC" w:rsidRPr="009C54AE" w:rsidRDefault="00AE14FC" w:rsidP="00AE14F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B389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Klasyfikacja systemów politycznych – kryteria typologii. </w:t>
            </w:r>
          </w:p>
        </w:tc>
      </w:tr>
      <w:bookmarkEnd w:id="1"/>
      <w:tr w:rsidR="00AE14FC" w:rsidRPr="009C54AE" w14:paraId="4E288A15" w14:textId="77777777" w:rsidTr="00771497">
        <w:trPr>
          <w:gridAfter w:val="1"/>
          <w:wAfter w:w="6" w:type="dxa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EF48D" w14:textId="19D6BC17" w:rsidR="00AE14FC" w:rsidRPr="009C54AE" w:rsidRDefault="001D348B" w:rsidP="00AE14F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Władza i trójpodział władzy: historia, filozofia, przejawy we współczesnym świecie</w:t>
            </w:r>
            <w:r w:rsidR="00AE14FC" w:rsidRPr="000B389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AE14FC" w:rsidRPr="009C54AE" w14:paraId="11146F0E" w14:textId="77777777" w:rsidTr="00771497">
        <w:trPr>
          <w:gridAfter w:val="1"/>
          <w:wAfter w:w="6" w:type="dxa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61EB3" w14:textId="0812054D" w:rsidR="00AE14FC" w:rsidRPr="009C54AE" w:rsidRDefault="00AE14FC" w:rsidP="00AE14F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B389D">
              <w:rPr>
                <w:rFonts w:ascii="Times New Roman" w:hAnsi="Times New Roman"/>
                <w:sz w:val="24"/>
                <w:szCs w:val="24"/>
              </w:rPr>
              <w:t>Odpowiedzialność rządzących.</w:t>
            </w:r>
          </w:p>
        </w:tc>
      </w:tr>
      <w:tr w:rsidR="00AE14FC" w:rsidRPr="009C54AE" w14:paraId="71920B70" w14:textId="77777777" w:rsidTr="00771497">
        <w:trPr>
          <w:gridAfter w:val="1"/>
          <w:wAfter w:w="6" w:type="dxa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1E23" w14:textId="0011E54F" w:rsidR="00AE14FC" w:rsidRPr="009C54AE" w:rsidRDefault="00AE14FC" w:rsidP="00AE14F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B389D">
              <w:rPr>
                <w:rFonts w:ascii="Times New Roman" w:hAnsi="Times New Roman"/>
                <w:sz w:val="24"/>
                <w:szCs w:val="24"/>
              </w:rPr>
              <w:t>Partie polityczne.</w:t>
            </w:r>
          </w:p>
        </w:tc>
      </w:tr>
      <w:tr w:rsidR="00AE14FC" w:rsidRPr="009C54AE" w14:paraId="13A565B7" w14:textId="77777777" w:rsidTr="00771497">
        <w:tc>
          <w:tcPr>
            <w:tcW w:w="9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DC904" w14:textId="5F7618AD" w:rsidR="00AE14FC" w:rsidRPr="009C54AE" w:rsidRDefault="00AE14FC" w:rsidP="00AE14F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B389D">
              <w:rPr>
                <w:rFonts w:ascii="Times New Roman" w:hAnsi="Times New Roman"/>
                <w:sz w:val="24"/>
                <w:szCs w:val="24"/>
              </w:rPr>
              <w:t>System wyborczy.</w:t>
            </w:r>
          </w:p>
        </w:tc>
      </w:tr>
      <w:tr w:rsidR="00AE14FC" w:rsidRPr="009C54AE" w14:paraId="4F4DC9E0" w14:textId="77777777" w:rsidTr="00771497">
        <w:tc>
          <w:tcPr>
            <w:tcW w:w="9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9E28" w14:textId="619277CB" w:rsidR="00AE14FC" w:rsidRPr="000B389D" w:rsidRDefault="001D348B" w:rsidP="00AE14FC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Analiza przykładowych s</w:t>
            </w:r>
            <w:r w:rsidR="00AE14FC" w:rsidRPr="000B389D">
              <w:rPr>
                <w:rFonts w:ascii="Times New Roman" w:hAnsi="Times New Roman"/>
                <w:sz w:val="24"/>
                <w:szCs w:val="24"/>
              </w:rPr>
              <w:t>ystem</w:t>
            </w:r>
            <w:r>
              <w:rPr>
                <w:rFonts w:ascii="Times New Roman" w:hAnsi="Times New Roman"/>
                <w:sz w:val="24"/>
                <w:szCs w:val="24"/>
              </w:rPr>
              <w:t>ów</w:t>
            </w:r>
            <w:r w:rsidR="00AE14FC" w:rsidRPr="000B389D">
              <w:rPr>
                <w:rFonts w:ascii="Times New Roman" w:hAnsi="Times New Roman"/>
                <w:sz w:val="24"/>
                <w:szCs w:val="24"/>
              </w:rPr>
              <w:t xml:space="preserve"> polityczn</w:t>
            </w:r>
            <w:r>
              <w:rPr>
                <w:rFonts w:ascii="Times New Roman" w:hAnsi="Times New Roman"/>
                <w:sz w:val="24"/>
                <w:szCs w:val="24"/>
              </w:rPr>
              <w:t>ych we współczesnym świecie:</w:t>
            </w:r>
          </w:p>
          <w:p w14:paraId="48DAAF24" w14:textId="37B26372" w:rsidR="00AE14FC" w:rsidRPr="000B389D" w:rsidRDefault="00AE14FC" w:rsidP="00AE14FC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B389D">
              <w:rPr>
                <w:rFonts w:ascii="Times New Roman" w:hAnsi="Times New Roman"/>
                <w:sz w:val="24"/>
                <w:szCs w:val="24"/>
              </w:rPr>
              <w:t>- Stany Zjednoczone</w:t>
            </w:r>
          </w:p>
          <w:p w14:paraId="087DCA34" w14:textId="77777777" w:rsidR="00AE14FC" w:rsidRPr="000B389D" w:rsidRDefault="00AE14FC" w:rsidP="00AE14FC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B389D">
              <w:rPr>
                <w:rFonts w:ascii="Times New Roman" w:hAnsi="Times New Roman"/>
                <w:sz w:val="24"/>
                <w:szCs w:val="24"/>
              </w:rPr>
              <w:t>- Francja</w:t>
            </w:r>
          </w:p>
          <w:p w14:paraId="3B9942A6" w14:textId="77777777" w:rsidR="00AE14FC" w:rsidRPr="000B389D" w:rsidRDefault="00AE14FC" w:rsidP="00AE14FC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B389D">
              <w:rPr>
                <w:rFonts w:ascii="Times New Roman" w:hAnsi="Times New Roman"/>
                <w:sz w:val="24"/>
                <w:szCs w:val="24"/>
              </w:rPr>
              <w:t>- Włochy</w:t>
            </w:r>
          </w:p>
          <w:p w14:paraId="019EA84F" w14:textId="76C12322" w:rsidR="00AE14FC" w:rsidRDefault="00AE14FC" w:rsidP="00AE14FC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B389D">
              <w:rPr>
                <w:rFonts w:ascii="Times New Roman" w:hAnsi="Times New Roman"/>
                <w:sz w:val="24"/>
                <w:szCs w:val="24"/>
              </w:rPr>
              <w:t>- Niemcy</w:t>
            </w:r>
          </w:p>
          <w:p w14:paraId="120DE8EB" w14:textId="77777777" w:rsidR="001D348B" w:rsidRPr="000B389D" w:rsidRDefault="001D348B" w:rsidP="001D348B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B389D">
              <w:rPr>
                <w:rFonts w:ascii="Times New Roman" w:hAnsi="Times New Roman"/>
                <w:sz w:val="24"/>
                <w:szCs w:val="24"/>
              </w:rPr>
              <w:t>- Wielka Brytania</w:t>
            </w:r>
          </w:p>
          <w:p w14:paraId="3EAB958C" w14:textId="77777777" w:rsidR="00AE14FC" w:rsidRPr="000B389D" w:rsidRDefault="00AE14FC" w:rsidP="00AE14FC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B389D">
              <w:rPr>
                <w:rFonts w:ascii="Times New Roman" w:hAnsi="Times New Roman"/>
                <w:sz w:val="24"/>
                <w:szCs w:val="24"/>
              </w:rPr>
              <w:t>- Japonia</w:t>
            </w:r>
          </w:p>
          <w:p w14:paraId="4B3BC6FE" w14:textId="5794F433" w:rsidR="00AE14FC" w:rsidRPr="009C54AE" w:rsidRDefault="00AE14FC" w:rsidP="00AE14F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B389D">
              <w:rPr>
                <w:rFonts w:ascii="Times New Roman" w:hAnsi="Times New Roman"/>
                <w:sz w:val="24"/>
                <w:szCs w:val="24"/>
              </w:rPr>
              <w:t>- Izrael.</w:t>
            </w:r>
          </w:p>
        </w:tc>
      </w:tr>
      <w:tr w:rsidR="00AE14FC" w:rsidRPr="009C54AE" w14:paraId="08E10D6C" w14:textId="77777777" w:rsidTr="00771497">
        <w:tc>
          <w:tcPr>
            <w:tcW w:w="9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33C1" w14:textId="1852F4AD" w:rsidR="00AE14FC" w:rsidRPr="001D348B" w:rsidRDefault="001D348B" w:rsidP="00AE14FC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D348B">
              <w:rPr>
                <w:rFonts w:ascii="Times New Roman" w:hAnsi="Times New Roman"/>
                <w:sz w:val="24"/>
                <w:szCs w:val="24"/>
              </w:rPr>
              <w:t>Analiza przykładowych systemów politycznych</w:t>
            </w:r>
            <w:r w:rsidR="00AE14FC" w:rsidRPr="001D348B">
              <w:rPr>
                <w:rFonts w:ascii="Times New Roman" w:hAnsi="Times New Roman"/>
                <w:sz w:val="24"/>
                <w:szCs w:val="24"/>
              </w:rPr>
              <w:t xml:space="preserve"> państw Europy Środkowo-Wschodniej po upadku komunizmu:</w:t>
            </w:r>
          </w:p>
          <w:p w14:paraId="46F323D1" w14:textId="77777777" w:rsidR="00AE14FC" w:rsidRPr="001D348B" w:rsidRDefault="00AE14FC" w:rsidP="00AE14FC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D348B">
              <w:rPr>
                <w:rFonts w:ascii="Times New Roman" w:hAnsi="Times New Roman"/>
                <w:sz w:val="24"/>
                <w:szCs w:val="24"/>
              </w:rPr>
              <w:t>- Polska</w:t>
            </w:r>
          </w:p>
          <w:p w14:paraId="78B1E54F" w14:textId="7F33318F" w:rsidR="00AE14FC" w:rsidRPr="001D348B" w:rsidRDefault="00AE14FC" w:rsidP="00AE14FC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D348B">
              <w:rPr>
                <w:rFonts w:ascii="Times New Roman" w:hAnsi="Times New Roman"/>
                <w:sz w:val="24"/>
                <w:szCs w:val="24"/>
              </w:rPr>
              <w:t>- Czechy</w:t>
            </w:r>
            <w:r w:rsidR="001D348B">
              <w:rPr>
                <w:rFonts w:ascii="Times New Roman" w:hAnsi="Times New Roman"/>
                <w:sz w:val="24"/>
                <w:szCs w:val="24"/>
              </w:rPr>
              <w:t xml:space="preserve"> i Słowacja</w:t>
            </w:r>
          </w:p>
          <w:p w14:paraId="5BB7067A" w14:textId="77777777" w:rsidR="00AE14FC" w:rsidRPr="001D348B" w:rsidRDefault="00AE14FC" w:rsidP="00AE14FC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D348B">
              <w:rPr>
                <w:rFonts w:ascii="Times New Roman" w:hAnsi="Times New Roman"/>
                <w:sz w:val="24"/>
                <w:szCs w:val="24"/>
              </w:rPr>
              <w:t>- Rosja</w:t>
            </w:r>
          </w:p>
          <w:p w14:paraId="17805D0D" w14:textId="77777777" w:rsidR="00AE14FC" w:rsidRPr="001D348B" w:rsidRDefault="00AE14FC" w:rsidP="00AE14FC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D348B">
              <w:rPr>
                <w:rFonts w:ascii="Times New Roman" w:hAnsi="Times New Roman"/>
                <w:sz w:val="24"/>
                <w:szCs w:val="24"/>
              </w:rPr>
              <w:t>- Ukraina</w:t>
            </w:r>
          </w:p>
          <w:p w14:paraId="76467AC7" w14:textId="327E7053" w:rsidR="00AE14FC" w:rsidRPr="001D348B" w:rsidRDefault="00AE14FC" w:rsidP="00AE14FC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D348B">
              <w:rPr>
                <w:rFonts w:ascii="Times New Roman" w:hAnsi="Times New Roman"/>
                <w:sz w:val="24"/>
                <w:szCs w:val="24"/>
              </w:rPr>
              <w:t>- Białoruś.</w:t>
            </w:r>
          </w:p>
        </w:tc>
      </w:tr>
      <w:tr w:rsidR="00AE14FC" w:rsidRPr="009C54AE" w14:paraId="36FB65EF" w14:textId="77777777" w:rsidTr="00771497">
        <w:tc>
          <w:tcPr>
            <w:tcW w:w="9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1584" w14:textId="7AF8EB91" w:rsidR="00AE14FC" w:rsidRPr="001D348B" w:rsidRDefault="001D348B" w:rsidP="00AE14FC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D348B">
              <w:rPr>
                <w:rFonts w:ascii="Times New Roman" w:hAnsi="Times New Roman"/>
                <w:sz w:val="24"/>
                <w:szCs w:val="24"/>
              </w:rPr>
              <w:t>Etyka w życiu społecznym i politycznym, kultura polityczna, kultura dyskusji.</w:t>
            </w:r>
          </w:p>
        </w:tc>
      </w:tr>
    </w:tbl>
    <w:p w14:paraId="74074EA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762916D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58E65496" w14:textId="4DBB2889" w:rsidR="00E21E7D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</w:p>
    <w:p w14:paraId="1747D0D7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3923937C" w14:textId="0D440583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EF1383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Ćwiczenia: </w:t>
      </w:r>
      <w:r w:rsidR="009F4610" w:rsidRPr="00EF1383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analiza </w:t>
      </w:r>
      <w:r w:rsidR="00923D7D" w:rsidRPr="00EF1383">
        <w:rPr>
          <w:rFonts w:ascii="Corbel" w:hAnsi="Corbel"/>
          <w:b w:val="0"/>
          <w:i/>
          <w:smallCaps w:val="0"/>
          <w:sz w:val="20"/>
          <w:szCs w:val="20"/>
          <w:u w:val="single"/>
        </w:rPr>
        <w:t>tekstów z dyskusją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1718A7" w:rsidRPr="00EF1383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praca </w:t>
      </w:r>
      <w:r w:rsidR="00EF1383" w:rsidRPr="00EF1383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indywidualna oraz </w:t>
      </w:r>
      <w:r w:rsidR="001718A7" w:rsidRPr="00EF1383">
        <w:rPr>
          <w:rFonts w:ascii="Corbel" w:hAnsi="Corbel"/>
          <w:b w:val="0"/>
          <w:i/>
          <w:smallCaps w:val="0"/>
          <w:sz w:val="20"/>
          <w:szCs w:val="20"/>
          <w:u w:val="single"/>
        </w:rPr>
        <w:t>w </w:t>
      </w:r>
      <w:r w:rsidR="0085747A" w:rsidRPr="00EF1383">
        <w:rPr>
          <w:rFonts w:ascii="Corbel" w:hAnsi="Corbel"/>
          <w:b w:val="0"/>
          <w:i/>
          <w:smallCaps w:val="0"/>
          <w:sz w:val="20"/>
          <w:szCs w:val="20"/>
          <w:u w:val="single"/>
        </w:rPr>
        <w:t>grupach</w:t>
      </w:r>
      <w:r w:rsidR="0071620A" w:rsidRPr="00EF1383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 (</w:t>
      </w:r>
      <w:r w:rsidR="0085747A" w:rsidRPr="00EF1383">
        <w:rPr>
          <w:rFonts w:ascii="Corbel" w:hAnsi="Corbel"/>
          <w:b w:val="0"/>
          <w:i/>
          <w:smallCaps w:val="0"/>
          <w:sz w:val="20"/>
          <w:szCs w:val="20"/>
          <w:u w:val="single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24DDCB8C" w14:textId="77777777"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14:paraId="6BD688F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DAD08F8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23E04F5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051164D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31D16602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94332FE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3208131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5438"/>
        <w:gridCol w:w="2121"/>
      </w:tblGrid>
      <w:tr w:rsidR="0085747A" w:rsidRPr="009C54AE" w14:paraId="762F5D1D" w14:textId="77777777" w:rsidTr="00C05F44">
        <w:tc>
          <w:tcPr>
            <w:tcW w:w="1985" w:type="dxa"/>
            <w:vAlign w:val="center"/>
          </w:tcPr>
          <w:p w14:paraId="7AD03004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1FCEF62D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61C6E567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265B7E15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F00A10E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4DCA4A75" w14:textId="77777777" w:rsidTr="00C05F44">
        <w:tc>
          <w:tcPr>
            <w:tcW w:w="1985" w:type="dxa"/>
          </w:tcPr>
          <w:p w14:paraId="1214293C" w14:textId="427EE5D3" w:rsidR="0085747A" w:rsidRPr="009C54AE" w:rsidRDefault="00A2380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KW10, KW11, KU04, KU12, KU13, KK02</w:t>
            </w:r>
          </w:p>
        </w:tc>
        <w:tc>
          <w:tcPr>
            <w:tcW w:w="5528" w:type="dxa"/>
          </w:tcPr>
          <w:p w14:paraId="2A7E947A" w14:textId="321EF5EB" w:rsidR="0085747A" w:rsidRPr="009C54AE" w:rsidRDefault="00ED18A0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ED18A0">
              <w:rPr>
                <w:b w:val="0"/>
                <w:smallCaps w:val="0"/>
                <w:szCs w:val="24"/>
              </w:rPr>
              <w:t>Obserwacja w trakcie zajęć, kolokwium</w:t>
            </w:r>
            <w:r w:rsidR="00F43EC1">
              <w:rPr>
                <w:b w:val="0"/>
                <w:smallCaps w:val="0"/>
                <w:szCs w:val="24"/>
              </w:rPr>
              <w:t xml:space="preserve"> lub praca pisemna.</w:t>
            </w:r>
          </w:p>
        </w:tc>
        <w:tc>
          <w:tcPr>
            <w:tcW w:w="2126" w:type="dxa"/>
          </w:tcPr>
          <w:p w14:paraId="5512D034" w14:textId="2C4AD38A" w:rsidR="0085747A" w:rsidRPr="009C54AE" w:rsidRDefault="00ED18A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85747A" w:rsidRPr="009C54AE" w14:paraId="7CB4915F" w14:textId="77777777" w:rsidTr="00C05F44">
        <w:tc>
          <w:tcPr>
            <w:tcW w:w="1985" w:type="dxa"/>
          </w:tcPr>
          <w:p w14:paraId="64975619" w14:textId="2ABF2DA9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5528" w:type="dxa"/>
          </w:tcPr>
          <w:p w14:paraId="1CCEF6F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2126" w:type="dxa"/>
          </w:tcPr>
          <w:p w14:paraId="4AE6360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</w:tbl>
    <w:p w14:paraId="3639E4FF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612CB4C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7A0E1971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99DAB46" w14:textId="77777777" w:rsidTr="00923D7D">
        <w:tc>
          <w:tcPr>
            <w:tcW w:w="9670" w:type="dxa"/>
          </w:tcPr>
          <w:p w14:paraId="18D62031" w14:textId="501B701C" w:rsidR="0085747A" w:rsidRPr="009C54AE" w:rsidRDefault="00A61CAD" w:rsidP="00A61C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przedmiotu będzie dokonane na podstawie aktywności, zaliczenia kolokwium lub pracy pisemnej.</w:t>
            </w:r>
          </w:p>
        </w:tc>
      </w:tr>
    </w:tbl>
    <w:p w14:paraId="60C0947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70C729E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3960BF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6"/>
        <w:gridCol w:w="4594"/>
      </w:tblGrid>
      <w:tr w:rsidR="0085747A" w:rsidRPr="009C54AE" w14:paraId="27457255" w14:textId="77777777" w:rsidTr="00A61CAD">
        <w:tc>
          <w:tcPr>
            <w:tcW w:w="4926" w:type="dxa"/>
            <w:vAlign w:val="center"/>
          </w:tcPr>
          <w:p w14:paraId="7E56B4A9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594" w:type="dxa"/>
            <w:vAlign w:val="center"/>
          </w:tcPr>
          <w:p w14:paraId="5F5DA9BC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A61CAD" w:rsidRPr="009C54AE" w14:paraId="04B2BEC1" w14:textId="77777777" w:rsidTr="00A61CAD">
        <w:tc>
          <w:tcPr>
            <w:tcW w:w="4926" w:type="dxa"/>
          </w:tcPr>
          <w:p w14:paraId="2E3FE2F9" w14:textId="7B5FE879" w:rsidR="00A61CAD" w:rsidRPr="009C54AE" w:rsidRDefault="00A61CAD" w:rsidP="00A61CA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kontaktowe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wynikające</w:t>
            </w:r>
            <w:r w:rsidRPr="009C1331">
              <w:t>z</w:t>
            </w:r>
            <w:proofErr w:type="spellEnd"/>
            <w:r>
              <w:t> </w:t>
            </w:r>
            <w:r w:rsidRPr="009C1331">
              <w:t>harmonogramu</w:t>
            </w:r>
            <w:r w:rsidR="00E406DA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594" w:type="dxa"/>
          </w:tcPr>
          <w:p w14:paraId="63F337DB" w14:textId="353397C8" w:rsidR="00A61CAD" w:rsidRPr="009C54AE" w:rsidRDefault="00A61CAD" w:rsidP="00A61CA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B389D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A61CAD" w:rsidRPr="009C54AE" w14:paraId="51129CE5" w14:textId="77777777" w:rsidTr="00A61CAD">
        <w:tc>
          <w:tcPr>
            <w:tcW w:w="4926" w:type="dxa"/>
          </w:tcPr>
          <w:p w14:paraId="584C9EB2" w14:textId="77777777" w:rsidR="00A61CAD" w:rsidRPr="009C54AE" w:rsidRDefault="00A61CAD" w:rsidP="00A61CA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E70EF6E" w14:textId="77777777" w:rsidR="00A61CAD" w:rsidRPr="009C54AE" w:rsidRDefault="00A61CAD" w:rsidP="00A61CA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594" w:type="dxa"/>
          </w:tcPr>
          <w:p w14:paraId="1D9DFD7E" w14:textId="1752B417" w:rsidR="00A61CAD" w:rsidRPr="009C54AE" w:rsidRDefault="00A61CAD" w:rsidP="00A61CA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61CAD" w:rsidRPr="009C54AE" w14:paraId="403136DE" w14:textId="77777777" w:rsidTr="00A61CAD">
        <w:tc>
          <w:tcPr>
            <w:tcW w:w="4926" w:type="dxa"/>
          </w:tcPr>
          <w:p w14:paraId="5219DA07" w14:textId="77777777" w:rsidR="00A61CAD" w:rsidRPr="009C54AE" w:rsidRDefault="00A61CAD" w:rsidP="00A61CA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44CE1A68" w14:textId="77777777" w:rsidR="00A61CAD" w:rsidRPr="009C54AE" w:rsidRDefault="00A61CAD" w:rsidP="00A61CA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594" w:type="dxa"/>
          </w:tcPr>
          <w:p w14:paraId="31D7D5C8" w14:textId="5AD3A76D" w:rsidR="00A61CAD" w:rsidRPr="009C54AE" w:rsidRDefault="00A61CAD" w:rsidP="00A61CA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A61CAD" w:rsidRPr="009C54AE" w14:paraId="01758E36" w14:textId="77777777" w:rsidTr="00A61CAD">
        <w:tc>
          <w:tcPr>
            <w:tcW w:w="4926" w:type="dxa"/>
          </w:tcPr>
          <w:p w14:paraId="3B12BAFD" w14:textId="77777777" w:rsidR="00A61CAD" w:rsidRPr="009C54AE" w:rsidRDefault="00A61CAD" w:rsidP="00A61CA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594" w:type="dxa"/>
          </w:tcPr>
          <w:p w14:paraId="589C5BAB" w14:textId="04CAEEF9" w:rsidR="00A61CAD" w:rsidRPr="009C54AE" w:rsidRDefault="00A61CAD" w:rsidP="00A61CA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</w:tr>
      <w:tr w:rsidR="00A61CAD" w:rsidRPr="009C54AE" w14:paraId="0219121B" w14:textId="77777777" w:rsidTr="00A61CAD">
        <w:tc>
          <w:tcPr>
            <w:tcW w:w="4926" w:type="dxa"/>
          </w:tcPr>
          <w:p w14:paraId="15DD4DFD" w14:textId="77777777" w:rsidR="00A61CAD" w:rsidRPr="009C54AE" w:rsidRDefault="00A61CAD" w:rsidP="00A61CAD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594" w:type="dxa"/>
          </w:tcPr>
          <w:p w14:paraId="6605A85E" w14:textId="783E68EC" w:rsidR="00A61CAD" w:rsidRPr="009C54AE" w:rsidRDefault="00A61CAD" w:rsidP="00A61CA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14:paraId="16D8397A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021C27C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A2ECC4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605F0F8A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701D113" w14:textId="77777777" w:rsidTr="0071620A">
        <w:trPr>
          <w:trHeight w:val="397"/>
        </w:trPr>
        <w:tc>
          <w:tcPr>
            <w:tcW w:w="3544" w:type="dxa"/>
          </w:tcPr>
          <w:p w14:paraId="39E40A4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C6A59B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4FBBE454" w14:textId="77777777" w:rsidTr="0071620A">
        <w:trPr>
          <w:trHeight w:val="397"/>
        </w:trPr>
        <w:tc>
          <w:tcPr>
            <w:tcW w:w="3544" w:type="dxa"/>
          </w:tcPr>
          <w:p w14:paraId="3BBE93E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93CE22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6334A45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8B53E84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4C2C14C3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7B789A07" w14:textId="77777777" w:rsidTr="0071620A">
        <w:trPr>
          <w:trHeight w:val="397"/>
        </w:trPr>
        <w:tc>
          <w:tcPr>
            <w:tcW w:w="7513" w:type="dxa"/>
          </w:tcPr>
          <w:p w14:paraId="2C54B051" w14:textId="1839FED2" w:rsidR="0085747A" w:rsidRPr="00E36803" w:rsidRDefault="0085747A" w:rsidP="009C54AE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E36803">
              <w:rPr>
                <w:b w:val="0"/>
                <w:smallCaps w:val="0"/>
                <w:szCs w:val="24"/>
              </w:rPr>
              <w:t>Literatura podstawowa:</w:t>
            </w:r>
          </w:p>
          <w:p w14:paraId="5CC6C94B" w14:textId="77777777" w:rsidR="00CB7271" w:rsidRPr="00E36803" w:rsidRDefault="00CB7271" w:rsidP="009C54AE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</w:p>
          <w:p w14:paraId="495AF7C5" w14:textId="77777777" w:rsidR="00CB7271" w:rsidRPr="00E36803" w:rsidRDefault="00CB7271" w:rsidP="00CB7271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E36803">
              <w:rPr>
                <w:b w:val="0"/>
                <w:smallCaps w:val="0"/>
                <w:szCs w:val="24"/>
              </w:rPr>
              <w:t xml:space="preserve">Antoszewski A., </w:t>
            </w:r>
            <w:proofErr w:type="spellStart"/>
            <w:r w:rsidRPr="00E36803">
              <w:rPr>
                <w:b w:val="0"/>
                <w:smallCaps w:val="0"/>
                <w:szCs w:val="24"/>
              </w:rPr>
              <w:t>Herburt</w:t>
            </w:r>
            <w:proofErr w:type="spellEnd"/>
            <w:r w:rsidRPr="00E36803">
              <w:rPr>
                <w:b w:val="0"/>
                <w:smallCaps w:val="0"/>
                <w:szCs w:val="24"/>
              </w:rPr>
              <w:t xml:space="preserve"> R., </w:t>
            </w:r>
            <w:r w:rsidRPr="00E36803">
              <w:rPr>
                <w:b w:val="0"/>
                <w:i/>
                <w:smallCaps w:val="0"/>
                <w:szCs w:val="24"/>
              </w:rPr>
              <w:t xml:space="preserve">Demokracje zachodnioeuropejskie. Analiza porównawcza, </w:t>
            </w:r>
            <w:r w:rsidRPr="00E36803">
              <w:rPr>
                <w:b w:val="0"/>
                <w:smallCaps w:val="0"/>
                <w:szCs w:val="24"/>
              </w:rPr>
              <w:t>Wrocław 1997.</w:t>
            </w:r>
          </w:p>
          <w:p w14:paraId="41E00A12" w14:textId="4D084CCF" w:rsidR="00CB7271" w:rsidRPr="00E36803" w:rsidRDefault="00CB7271" w:rsidP="00CB7271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E36803">
              <w:rPr>
                <w:b w:val="0"/>
                <w:smallCaps w:val="0"/>
                <w:szCs w:val="24"/>
              </w:rPr>
              <w:t xml:space="preserve">Antoszewski A. , </w:t>
            </w:r>
            <w:proofErr w:type="spellStart"/>
            <w:r w:rsidRPr="00E36803">
              <w:rPr>
                <w:b w:val="0"/>
                <w:smallCaps w:val="0"/>
                <w:szCs w:val="24"/>
              </w:rPr>
              <w:t>Herburt</w:t>
            </w:r>
            <w:proofErr w:type="spellEnd"/>
            <w:r w:rsidRPr="00E36803">
              <w:rPr>
                <w:b w:val="0"/>
                <w:smallCaps w:val="0"/>
                <w:szCs w:val="24"/>
              </w:rPr>
              <w:t xml:space="preserve"> R., </w:t>
            </w:r>
            <w:r w:rsidRPr="00E36803">
              <w:rPr>
                <w:b w:val="0"/>
                <w:i/>
                <w:smallCaps w:val="0"/>
                <w:szCs w:val="24"/>
              </w:rPr>
              <w:t xml:space="preserve">Systemy polityczne współczesnego świata, </w:t>
            </w:r>
            <w:r w:rsidRPr="00E36803">
              <w:rPr>
                <w:b w:val="0"/>
                <w:smallCaps w:val="0"/>
                <w:szCs w:val="24"/>
              </w:rPr>
              <w:t>Gdańsk 200</w:t>
            </w:r>
            <w:r w:rsidR="003F78CE" w:rsidRPr="00E36803">
              <w:rPr>
                <w:b w:val="0"/>
                <w:smallCaps w:val="0"/>
                <w:szCs w:val="24"/>
              </w:rPr>
              <w:t>1</w:t>
            </w:r>
            <w:r w:rsidRPr="00E36803">
              <w:rPr>
                <w:b w:val="0"/>
                <w:smallCaps w:val="0"/>
                <w:szCs w:val="24"/>
              </w:rPr>
              <w:t>.</w:t>
            </w:r>
          </w:p>
          <w:p w14:paraId="527782AE" w14:textId="33F7BB65" w:rsidR="003F78CE" w:rsidRPr="00E36803" w:rsidRDefault="003F78CE" w:rsidP="00CB7271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E36803">
              <w:rPr>
                <w:b w:val="0"/>
                <w:smallCaps w:val="0"/>
                <w:szCs w:val="24"/>
              </w:rPr>
              <w:t xml:space="preserve">M. </w:t>
            </w:r>
            <w:proofErr w:type="spellStart"/>
            <w:r w:rsidRPr="00E36803">
              <w:rPr>
                <w:b w:val="0"/>
                <w:smallCaps w:val="0"/>
                <w:szCs w:val="24"/>
              </w:rPr>
              <w:t>Bankowicz</w:t>
            </w:r>
            <w:proofErr w:type="spellEnd"/>
            <w:r w:rsidRPr="00E36803">
              <w:rPr>
                <w:b w:val="0"/>
                <w:smallCaps w:val="0"/>
                <w:szCs w:val="24"/>
              </w:rPr>
              <w:t>, B. Kosowska-</w:t>
            </w:r>
            <w:proofErr w:type="spellStart"/>
            <w:r w:rsidRPr="00E36803">
              <w:rPr>
                <w:b w:val="0"/>
                <w:smallCaps w:val="0"/>
                <w:szCs w:val="24"/>
              </w:rPr>
              <w:t>Gąstoł</w:t>
            </w:r>
            <w:proofErr w:type="spellEnd"/>
            <w:r w:rsidRPr="00E36803">
              <w:rPr>
                <w:b w:val="0"/>
                <w:smallCaps w:val="0"/>
                <w:szCs w:val="24"/>
              </w:rPr>
              <w:t xml:space="preserve"> (red.), </w:t>
            </w:r>
            <w:r w:rsidRPr="00E36803">
              <w:rPr>
                <w:b w:val="0"/>
                <w:i/>
                <w:iCs/>
                <w:smallCaps w:val="0"/>
                <w:szCs w:val="24"/>
              </w:rPr>
              <w:t>Systemy polityczne. Podręcznik akademicki</w:t>
            </w:r>
            <w:r w:rsidRPr="00E36803">
              <w:rPr>
                <w:b w:val="0"/>
                <w:smallCaps w:val="0"/>
                <w:szCs w:val="24"/>
              </w:rPr>
              <w:t>, Kraków 2020</w:t>
            </w:r>
          </w:p>
          <w:p w14:paraId="369938CB" w14:textId="73D11EE6" w:rsidR="0086007F" w:rsidRPr="00E36803" w:rsidRDefault="0086007F" w:rsidP="00CB7271">
            <w:pPr>
              <w:pStyle w:val="Punktygwne"/>
              <w:spacing w:before="0" w:after="0"/>
              <w:rPr>
                <w:b w:val="0"/>
                <w:iCs/>
                <w:smallCaps w:val="0"/>
                <w:szCs w:val="24"/>
              </w:rPr>
            </w:pPr>
            <w:r w:rsidRPr="00E36803">
              <w:rPr>
                <w:b w:val="0"/>
                <w:iCs/>
                <w:smallCaps w:val="0"/>
                <w:szCs w:val="24"/>
              </w:rPr>
              <w:t>P. Deszczyński, Europejskie systemy polityczne, Poznań, 2008.</w:t>
            </w:r>
          </w:p>
          <w:p w14:paraId="4AEF35A5" w14:textId="7048DED3" w:rsidR="00CB7271" w:rsidRPr="00E36803" w:rsidRDefault="003F78CE" w:rsidP="00CB7271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E36803">
              <w:rPr>
                <w:b w:val="0"/>
                <w:iCs/>
                <w:smallCaps w:val="0"/>
                <w:szCs w:val="24"/>
              </w:rPr>
              <w:t>M. Gulczyński,</w:t>
            </w:r>
            <w:r w:rsidRPr="00E36803">
              <w:rPr>
                <w:b w:val="0"/>
                <w:i/>
                <w:smallCaps w:val="0"/>
                <w:szCs w:val="24"/>
              </w:rPr>
              <w:t xml:space="preserve"> </w:t>
            </w:r>
            <w:r w:rsidR="00CB7271" w:rsidRPr="00E36803">
              <w:rPr>
                <w:b w:val="0"/>
                <w:i/>
                <w:smallCaps w:val="0"/>
                <w:szCs w:val="24"/>
              </w:rPr>
              <w:t>Panorama systemów politycznych świata</w:t>
            </w:r>
            <w:r w:rsidR="00CB7271" w:rsidRPr="00E36803">
              <w:rPr>
                <w:b w:val="0"/>
                <w:smallCaps w:val="0"/>
                <w:szCs w:val="24"/>
              </w:rPr>
              <w:t>, Warszawa 2004.</w:t>
            </w:r>
          </w:p>
          <w:p w14:paraId="20D3CDAF" w14:textId="33A62CF2" w:rsidR="00CB7271" w:rsidRPr="00E36803" w:rsidRDefault="00CB7271" w:rsidP="00CB7271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E36803">
              <w:rPr>
                <w:b w:val="0"/>
                <w:smallCaps w:val="0"/>
                <w:szCs w:val="24"/>
              </w:rPr>
              <w:t xml:space="preserve">M. Żmigrodzki, B. </w:t>
            </w:r>
            <w:proofErr w:type="spellStart"/>
            <w:r w:rsidRPr="00E36803">
              <w:rPr>
                <w:b w:val="0"/>
                <w:smallCaps w:val="0"/>
                <w:szCs w:val="24"/>
              </w:rPr>
              <w:t>Dziemidok</w:t>
            </w:r>
            <w:proofErr w:type="spellEnd"/>
            <w:r w:rsidRPr="00E36803">
              <w:rPr>
                <w:b w:val="0"/>
                <w:smallCaps w:val="0"/>
                <w:szCs w:val="24"/>
              </w:rPr>
              <w:t>-Olszewska</w:t>
            </w:r>
            <w:r w:rsidR="003F78CE" w:rsidRPr="00E36803">
              <w:rPr>
                <w:b w:val="0"/>
                <w:smallCaps w:val="0"/>
                <w:szCs w:val="24"/>
              </w:rPr>
              <w:t xml:space="preserve"> (red.)</w:t>
            </w:r>
            <w:r w:rsidRPr="00E36803">
              <w:rPr>
                <w:b w:val="0"/>
                <w:smallCaps w:val="0"/>
                <w:szCs w:val="24"/>
              </w:rPr>
              <w:t>,</w:t>
            </w:r>
            <w:r w:rsidR="003F78CE" w:rsidRPr="00E36803">
              <w:rPr>
                <w:b w:val="0"/>
                <w:i/>
                <w:smallCaps w:val="0"/>
                <w:szCs w:val="24"/>
              </w:rPr>
              <w:t xml:space="preserve"> Współczesne systemy polityczne</w:t>
            </w:r>
            <w:r w:rsidRPr="00E36803">
              <w:rPr>
                <w:b w:val="0"/>
                <w:smallCaps w:val="0"/>
                <w:szCs w:val="24"/>
              </w:rPr>
              <w:t xml:space="preserve"> Warszawa 200</w:t>
            </w:r>
            <w:r w:rsidR="003F78CE" w:rsidRPr="00E36803">
              <w:rPr>
                <w:b w:val="0"/>
                <w:smallCaps w:val="0"/>
                <w:szCs w:val="24"/>
              </w:rPr>
              <w:t>7</w:t>
            </w:r>
            <w:r w:rsidRPr="00E36803">
              <w:rPr>
                <w:b w:val="0"/>
                <w:smallCaps w:val="0"/>
                <w:szCs w:val="24"/>
              </w:rPr>
              <w:t>.</w:t>
            </w:r>
          </w:p>
          <w:p w14:paraId="3C3B8554" w14:textId="26950432" w:rsidR="00CB7271" w:rsidRPr="00E36803" w:rsidRDefault="003F78CE" w:rsidP="00CB7271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E36803">
              <w:rPr>
                <w:b w:val="0"/>
                <w:smallCaps w:val="0"/>
                <w:szCs w:val="24"/>
              </w:rPr>
              <w:t>H</w:t>
            </w:r>
            <w:r w:rsidR="00CB7271" w:rsidRPr="00E36803">
              <w:rPr>
                <w:b w:val="0"/>
                <w:smallCaps w:val="0"/>
                <w:szCs w:val="24"/>
              </w:rPr>
              <w:t xml:space="preserve">untington S. P., </w:t>
            </w:r>
            <w:r w:rsidR="00CB7271" w:rsidRPr="00E36803">
              <w:rPr>
                <w:b w:val="0"/>
                <w:i/>
                <w:smallCaps w:val="0"/>
                <w:szCs w:val="24"/>
              </w:rPr>
              <w:t xml:space="preserve">Trzecia fala demokratyzacji, </w:t>
            </w:r>
            <w:r w:rsidR="00CB7271" w:rsidRPr="00E36803">
              <w:rPr>
                <w:b w:val="0"/>
                <w:smallCaps w:val="0"/>
                <w:szCs w:val="24"/>
              </w:rPr>
              <w:t>Warszawa 1995.</w:t>
            </w:r>
          </w:p>
          <w:p w14:paraId="5276B7FD" w14:textId="77777777" w:rsidR="00CB7271" w:rsidRPr="00E36803" w:rsidRDefault="00CB7271" w:rsidP="00CB7271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E36803">
              <w:rPr>
                <w:b w:val="0"/>
                <w:smallCaps w:val="0"/>
                <w:szCs w:val="24"/>
              </w:rPr>
              <w:t xml:space="preserve">Huntington S. P., </w:t>
            </w:r>
            <w:r w:rsidRPr="00E36803">
              <w:rPr>
                <w:b w:val="0"/>
                <w:i/>
                <w:smallCaps w:val="0"/>
                <w:szCs w:val="24"/>
              </w:rPr>
              <w:t>Zderzenie cywilizacji</w:t>
            </w:r>
            <w:r w:rsidRPr="00E36803">
              <w:rPr>
                <w:b w:val="0"/>
                <w:smallCaps w:val="0"/>
                <w:szCs w:val="24"/>
              </w:rPr>
              <w:t>, Warszawa 2001.</w:t>
            </w:r>
          </w:p>
          <w:p w14:paraId="52254944" w14:textId="72814A58" w:rsidR="00CB7271" w:rsidRPr="00E36803" w:rsidRDefault="00CB7271" w:rsidP="009C54AE">
            <w:pPr>
              <w:pStyle w:val="Punktygwne"/>
              <w:spacing w:before="0" w:after="0"/>
              <w:rPr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67ADC8DA" w14:textId="77777777" w:rsidTr="0071620A">
        <w:trPr>
          <w:trHeight w:val="397"/>
        </w:trPr>
        <w:tc>
          <w:tcPr>
            <w:tcW w:w="7513" w:type="dxa"/>
          </w:tcPr>
          <w:p w14:paraId="12BE4AA0" w14:textId="77777777" w:rsidR="0085747A" w:rsidRPr="00E36803" w:rsidRDefault="0085747A" w:rsidP="009C54AE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E36803">
              <w:rPr>
                <w:b w:val="0"/>
                <w:smallCaps w:val="0"/>
                <w:szCs w:val="24"/>
              </w:rPr>
              <w:t xml:space="preserve">Literatura uzupełniająca: </w:t>
            </w:r>
          </w:p>
          <w:p w14:paraId="5542A0B1" w14:textId="52C58D71" w:rsidR="00E36803" w:rsidRPr="00E36803" w:rsidRDefault="00E36803" w:rsidP="009C54AE">
            <w:pPr>
              <w:pStyle w:val="Punktygwne"/>
              <w:spacing w:before="0" w:after="0"/>
              <w:rPr>
                <w:b w:val="0"/>
                <w:iCs/>
                <w:smallCaps w:val="0"/>
                <w:color w:val="000000"/>
                <w:szCs w:val="24"/>
              </w:rPr>
            </w:pPr>
            <w:r w:rsidRPr="00E36803">
              <w:rPr>
                <w:b w:val="0"/>
                <w:iCs/>
                <w:smallCaps w:val="0"/>
                <w:color w:val="000000"/>
                <w:szCs w:val="24"/>
              </w:rPr>
              <w:t xml:space="preserve">J. </w:t>
            </w:r>
            <w:proofErr w:type="spellStart"/>
            <w:r w:rsidRPr="00E36803">
              <w:rPr>
                <w:b w:val="0"/>
                <w:iCs/>
                <w:smallCaps w:val="0"/>
                <w:color w:val="000000"/>
                <w:szCs w:val="24"/>
              </w:rPr>
              <w:t>Hołówka</w:t>
            </w:r>
            <w:proofErr w:type="spellEnd"/>
            <w:r w:rsidRPr="00E36803">
              <w:rPr>
                <w:b w:val="0"/>
                <w:iCs/>
                <w:smallCaps w:val="0"/>
                <w:color w:val="000000"/>
                <w:szCs w:val="24"/>
              </w:rPr>
              <w:t xml:space="preserve">, B. </w:t>
            </w:r>
            <w:proofErr w:type="spellStart"/>
            <w:r w:rsidRPr="00E36803">
              <w:rPr>
                <w:b w:val="0"/>
                <w:iCs/>
                <w:smallCaps w:val="0"/>
                <w:color w:val="000000"/>
                <w:szCs w:val="24"/>
              </w:rPr>
              <w:t>Dziobkowski</w:t>
            </w:r>
            <w:proofErr w:type="spellEnd"/>
            <w:r w:rsidRPr="00E36803">
              <w:rPr>
                <w:b w:val="0"/>
                <w:iCs/>
                <w:smallCaps w:val="0"/>
                <w:color w:val="000000"/>
                <w:szCs w:val="24"/>
              </w:rPr>
              <w:t>, Filozofia prawa. Normy i fakty, PWN, Warszawa 2020</w:t>
            </w:r>
          </w:p>
          <w:p w14:paraId="5CBA0710" w14:textId="1A05D1AF" w:rsidR="00E36803" w:rsidRPr="00E36803" w:rsidRDefault="00E36803" w:rsidP="00E36803">
            <w:pPr>
              <w:pStyle w:val="Punktygwne"/>
              <w:spacing w:before="0" w:after="0"/>
              <w:rPr>
                <w:b w:val="0"/>
                <w:i/>
                <w:smallCaps w:val="0"/>
                <w:color w:val="000000"/>
                <w:szCs w:val="24"/>
              </w:rPr>
            </w:pPr>
            <w:r w:rsidRPr="00E36803">
              <w:rPr>
                <w:b w:val="0"/>
                <w:iCs/>
                <w:smallCaps w:val="0"/>
                <w:color w:val="000000"/>
                <w:szCs w:val="24"/>
              </w:rPr>
              <w:t xml:space="preserve">S. Sagan, V. </w:t>
            </w:r>
            <w:proofErr w:type="spellStart"/>
            <w:r w:rsidRPr="00E36803">
              <w:rPr>
                <w:b w:val="0"/>
                <w:iCs/>
                <w:smallCaps w:val="0"/>
                <w:color w:val="000000"/>
                <w:szCs w:val="24"/>
              </w:rPr>
              <w:t>Serzhanova</w:t>
            </w:r>
            <w:proofErr w:type="spellEnd"/>
            <w:r w:rsidRPr="00E36803">
              <w:rPr>
                <w:b w:val="0"/>
                <w:iCs/>
                <w:smallCaps w:val="0"/>
                <w:color w:val="000000"/>
                <w:szCs w:val="24"/>
              </w:rPr>
              <w:t>, Nauka o państwie współczesnym, Warszawa 2013.</w:t>
            </w:r>
          </w:p>
        </w:tc>
      </w:tr>
    </w:tbl>
    <w:p w14:paraId="10FF3D7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AE5079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F6223FF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261CC3" w14:textId="77777777" w:rsidR="00BB6E40" w:rsidRDefault="00BB6E40" w:rsidP="00C16ABF">
      <w:pPr>
        <w:spacing w:after="0" w:line="240" w:lineRule="auto"/>
      </w:pPr>
      <w:r>
        <w:separator/>
      </w:r>
    </w:p>
  </w:endnote>
  <w:endnote w:type="continuationSeparator" w:id="0">
    <w:p w14:paraId="407AA703" w14:textId="77777777" w:rsidR="00BB6E40" w:rsidRDefault="00BB6E4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21002A87" w:usb1="00000000" w:usb2="00000000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AAC445" w14:textId="77777777" w:rsidR="00BB6E40" w:rsidRDefault="00BB6E40" w:rsidP="00C16ABF">
      <w:pPr>
        <w:spacing w:after="0" w:line="240" w:lineRule="auto"/>
      </w:pPr>
      <w:r>
        <w:separator/>
      </w:r>
    </w:p>
  </w:footnote>
  <w:footnote w:type="continuationSeparator" w:id="0">
    <w:p w14:paraId="1D4F2739" w14:textId="77777777" w:rsidR="00BB6E40" w:rsidRDefault="00BB6E40" w:rsidP="00C16ABF">
      <w:pPr>
        <w:spacing w:after="0" w:line="240" w:lineRule="auto"/>
      </w:pPr>
      <w:r>
        <w:continuationSeparator/>
      </w:r>
    </w:p>
  </w:footnote>
  <w:footnote w:id="1">
    <w:p w14:paraId="20608B9C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34AD5"/>
    <w:rsid w:val="00042A51"/>
    <w:rsid w:val="00042D2E"/>
    <w:rsid w:val="00044C82"/>
    <w:rsid w:val="00046783"/>
    <w:rsid w:val="00070ED6"/>
    <w:rsid w:val="000742DC"/>
    <w:rsid w:val="00082807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3686"/>
    <w:rsid w:val="001640A7"/>
    <w:rsid w:val="00164FA7"/>
    <w:rsid w:val="00166A03"/>
    <w:rsid w:val="001718A7"/>
    <w:rsid w:val="001737CF"/>
    <w:rsid w:val="00176083"/>
    <w:rsid w:val="001770C7"/>
    <w:rsid w:val="00192F37"/>
    <w:rsid w:val="00197400"/>
    <w:rsid w:val="001A70D2"/>
    <w:rsid w:val="001D348B"/>
    <w:rsid w:val="001D657B"/>
    <w:rsid w:val="001D7B54"/>
    <w:rsid w:val="001E0209"/>
    <w:rsid w:val="001E07F0"/>
    <w:rsid w:val="001F2CA2"/>
    <w:rsid w:val="002144C0"/>
    <w:rsid w:val="00217FC0"/>
    <w:rsid w:val="0022477D"/>
    <w:rsid w:val="002278A9"/>
    <w:rsid w:val="002336F9"/>
    <w:rsid w:val="0024028F"/>
    <w:rsid w:val="00244ABC"/>
    <w:rsid w:val="00270F33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3412"/>
    <w:rsid w:val="00327BA4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3F78CE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2687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8580D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A1357"/>
    <w:rsid w:val="006D050F"/>
    <w:rsid w:val="006D6139"/>
    <w:rsid w:val="006D7689"/>
    <w:rsid w:val="006E5D65"/>
    <w:rsid w:val="006F1282"/>
    <w:rsid w:val="006F1FBC"/>
    <w:rsid w:val="006F31E2"/>
    <w:rsid w:val="00706544"/>
    <w:rsid w:val="007072BA"/>
    <w:rsid w:val="007107C3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4F8C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27BB2"/>
    <w:rsid w:val="008449B3"/>
    <w:rsid w:val="0085747A"/>
    <w:rsid w:val="0086007F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0E71"/>
    <w:rsid w:val="00A155EE"/>
    <w:rsid w:val="00A2245B"/>
    <w:rsid w:val="00A23809"/>
    <w:rsid w:val="00A30110"/>
    <w:rsid w:val="00A36899"/>
    <w:rsid w:val="00A371F6"/>
    <w:rsid w:val="00A43BF6"/>
    <w:rsid w:val="00A53FA5"/>
    <w:rsid w:val="00A54817"/>
    <w:rsid w:val="00A601C8"/>
    <w:rsid w:val="00A60799"/>
    <w:rsid w:val="00A61CAD"/>
    <w:rsid w:val="00A84C85"/>
    <w:rsid w:val="00A97DE1"/>
    <w:rsid w:val="00AB053C"/>
    <w:rsid w:val="00AD1146"/>
    <w:rsid w:val="00AD27D3"/>
    <w:rsid w:val="00AD66D6"/>
    <w:rsid w:val="00AE1160"/>
    <w:rsid w:val="00AE14FC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5F56"/>
    <w:rsid w:val="00BB520A"/>
    <w:rsid w:val="00BB6E40"/>
    <w:rsid w:val="00BD3869"/>
    <w:rsid w:val="00BD66E9"/>
    <w:rsid w:val="00BD6FF4"/>
    <w:rsid w:val="00BF2C41"/>
    <w:rsid w:val="00BF2E2E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81A85"/>
    <w:rsid w:val="00C94B98"/>
    <w:rsid w:val="00CA2B96"/>
    <w:rsid w:val="00CA5089"/>
    <w:rsid w:val="00CB7271"/>
    <w:rsid w:val="00CC116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6803"/>
    <w:rsid w:val="00E406DA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18A0"/>
    <w:rsid w:val="00ED32D2"/>
    <w:rsid w:val="00EE32DE"/>
    <w:rsid w:val="00EE5457"/>
    <w:rsid w:val="00EF1383"/>
    <w:rsid w:val="00F070AB"/>
    <w:rsid w:val="00F17567"/>
    <w:rsid w:val="00F27A7B"/>
    <w:rsid w:val="00F43EC1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C50FD"/>
  <w15:docId w15:val="{014C2776-EB9F-41A8-8B6C-F4EB0E91E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05415D-D569-462F-9FA3-96ECF73B8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82</TotalTime>
  <Pages>1</Pages>
  <Words>860</Words>
  <Characters>5165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20</cp:revision>
  <cp:lastPrinted>2022-11-29T12:49:00Z</cp:lastPrinted>
  <dcterms:created xsi:type="dcterms:W3CDTF">2020-10-21T18:58:00Z</dcterms:created>
  <dcterms:modified xsi:type="dcterms:W3CDTF">2024-10-08T12:24:00Z</dcterms:modified>
</cp:coreProperties>
</file>